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6063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095707">
        <w:trPr>
          <w:trHeight w:val="1186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7528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09570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1.3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AB3374" w:rsidRDefault="00095707" w:rsidP="00AB3374">
            <w:pPr>
              <w:pStyle w:val="FootnoteText"/>
              <w:ind w:left="-535" w:firstLine="535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995E18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ร้อยละความสำเร็จของการจัดทำเรื่องการเสนอขอโปรดเกล้าฯ แต่งตั้งศาสตราจารย์ของข้าราชการ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 w:rsidRPr="00995E18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พลเรือนในสถาบันอุดมศึกษาเพื่อเสนอ เลขาธิการคณะกรร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มการการอุดมศึกษาภายในระยะเวลา 15</w:t>
            </w:r>
            <w:r w:rsidRPr="00995E18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 w:rsidRPr="00995E18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 xml:space="preserve">วันทำการ </w:t>
            </w:r>
            <w:r w:rsidRPr="00995E18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นับจากวันที่</w:t>
            </w:r>
            <w:r w:rsidRPr="00995E18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 xml:space="preserve"> ก.พ.อ. </w:t>
            </w:r>
            <w:r w:rsidRPr="00F46B0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มีมติอนุมัติ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B3374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น.ส.สุทิศา จั่นมุกดา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776DF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B337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776DF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02-610-5323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B33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น.ส.ณัฎฐกานด์ ทองสนธิ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776DFB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 02</w:t>
            </w:r>
            <w:r w:rsidR="00776DF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76DFB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776DF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76DFB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5321</w:t>
            </w:r>
          </w:p>
        </w:tc>
      </w:tr>
      <w:tr w:rsidR="002F054A" w:rsidRPr="003B7C5A" w:rsidTr="00095707">
        <w:trPr>
          <w:gridAfter w:val="1"/>
          <w:wAfter w:w="6" w:type="dxa"/>
          <w:trHeight w:val="3336"/>
        </w:trPr>
        <w:tc>
          <w:tcPr>
            <w:tcW w:w="9663" w:type="dxa"/>
            <w:gridSpan w:val="3"/>
          </w:tcPr>
          <w:p w:rsidR="002F054A" w:rsidRPr="003B7C5A" w:rsidRDefault="002F054A" w:rsidP="00AB337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B3374" w:rsidRPr="0053381A" w:rsidRDefault="006C7B37" w:rsidP="00AB3374">
            <w:pPr>
              <w:pStyle w:val="ListParagraph"/>
              <w:ind w:left="0" w:right="-46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AB3374"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ก.พ.อ. </w:t>
            </w:r>
            <w:r w:rsidR="00AB3374" w:rsidRPr="0053381A">
              <w:rPr>
                <w:rFonts w:ascii="TH SarabunPSK" w:hAnsi="TH SarabunPSK" w:cs="TH SarabunPSK"/>
                <w:sz w:val="30"/>
                <w:szCs w:val="30"/>
                <w:cs/>
              </w:rPr>
              <w:t>พิจารณากลั่นกรองคุณสมบัติและผลงานทางวิชาการ</w:t>
            </w:r>
            <w:r w:rsidR="00AB3374"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ของคณาจ</w:t>
            </w:r>
            <w:r w:rsidR="00AB337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ารย์ในสถาบันอุดมศึกษา </w:t>
            </w:r>
            <w:r w:rsidR="00AB3374"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ให้ดำรงตำแหน่งศาสตราจารย์ </w:t>
            </w:r>
            <w:r w:rsidR="00AB3374" w:rsidRPr="0053381A">
              <w:rPr>
                <w:rFonts w:ascii="TH SarabunPSK" w:hAnsi="TH SarabunPSK" w:cs="TH SarabunPSK"/>
                <w:sz w:val="30"/>
                <w:szCs w:val="30"/>
                <w:cs/>
              </w:rPr>
              <w:t>ตามหลักเกณฑ์และวิธีการที่ ก.พ.อ.</w:t>
            </w:r>
            <w:r w:rsidR="00AB3374"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B3374" w:rsidRPr="0053381A">
              <w:rPr>
                <w:rFonts w:ascii="TH SarabunPSK" w:hAnsi="TH SarabunPSK" w:cs="TH SarabunPSK"/>
                <w:sz w:val="30"/>
                <w:szCs w:val="30"/>
                <w:cs/>
              </w:rPr>
              <w:t>กำหนด</w:t>
            </w:r>
            <w:r w:rsidR="00AB3374"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>แล้ว มีมติ</w:t>
            </w:r>
            <w:r w:rsidR="00AB3374" w:rsidRPr="0053381A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ให้ความเห็นชอบให้</w:t>
            </w:r>
            <w:r w:rsidR="00AB3374"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</w:t>
            </w:r>
            <w:r w:rsidR="00AB33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AB3374"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</w:t>
            </w:r>
            <w:r w:rsidR="00AB3374" w:rsidRPr="0053381A">
              <w:rPr>
                <w:rFonts w:ascii="TH SarabunPSK" w:hAnsi="TH SarabunPSK" w:cs="TH SarabunPSK"/>
                <w:sz w:val="30"/>
                <w:szCs w:val="30"/>
                <w:cs/>
              </w:rPr>
              <w:t>นำความกราบบังคมทูลเพื่อทรงพระกรุณาโปรดเกล้าฯ แต่งตั้ง</w:t>
            </w:r>
            <w:r w:rsidR="00AB3374"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>คณาจารย์</w:t>
            </w:r>
            <w:r w:rsidR="00AB3374" w:rsidRPr="0053381A">
              <w:rPr>
                <w:rFonts w:ascii="TH SarabunPSK" w:hAnsi="TH SarabunPSK" w:cs="TH SarabunPSK"/>
                <w:sz w:val="30"/>
                <w:szCs w:val="30"/>
                <w:cs/>
              </w:rPr>
              <w:t>ในสถาบันอุดมศึกษาให้ดำรงตำแหน่งศาสตราจารย์</w:t>
            </w:r>
            <w:r w:rsidR="00AB3374"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สำนักส่งเสริมและพัฒนาสมรรถนะบุคลากรในฐานะฝ่ายเลขานุการของ ก.พ.อ. ดำเนินการจัดทำเรื่อง</w:t>
            </w:r>
            <w:r w:rsidR="00AB33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AB3374"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การเสนอขอโปรดเกล้าฯ แต่งตั้งศาสตราจารย์ </w:t>
            </w:r>
            <w:r w:rsidR="00AB3374">
              <w:rPr>
                <w:rFonts w:ascii="TH SarabunPSK" w:hAnsi="TH SarabunPSK" w:cs="TH SarabunPSK" w:hint="cs"/>
                <w:sz w:val="30"/>
                <w:szCs w:val="30"/>
                <w:cs/>
              </w:rPr>
              <w:t>ภายในระยะเวลา 15</w:t>
            </w:r>
            <w:r w:rsidR="00AB3374"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วันทำการ นับจากวันที่ ก.พ.อ. มีมติอนุมัติ</w:t>
            </w:r>
          </w:p>
          <w:p w:rsidR="00E379B3" w:rsidRPr="006C7B37" w:rsidRDefault="00AB3374" w:rsidP="00AB3374">
            <w:pPr>
              <w:ind w:right="74"/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การให้คะแนนพิจารณาตามร้อยละของความสำเร็จในการดำเนินการเสนอขอโปรดเกล้าฯ แต่งตั้งศาสตราจารย์ ภายในกรอบระยะเวลา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15</w:t>
            </w:r>
            <w:r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วันทำการ นับจากวันที่ ก.พ.อ. มีมติอนุมัติ </w:t>
            </w:r>
          </w:p>
        </w:tc>
      </w:tr>
      <w:tr w:rsidR="002F054A" w:rsidRPr="003B7C5A" w:rsidTr="0009570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B3374" w:rsidRPr="003B7C5A" w:rsidTr="003E051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3374" w:rsidRPr="00F108FD" w:rsidRDefault="00AB3374" w:rsidP="00AB337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374" w:rsidRPr="0092798B" w:rsidRDefault="00AB3374" w:rsidP="00AB3374">
                  <w:pPr>
                    <w:ind w:hanging="23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บรรลุผลผลิตเทียบกับเป้าหมายที่กำหนดได้ร้อยละ 60</w:t>
                  </w:r>
                </w:p>
              </w:tc>
            </w:tr>
            <w:tr w:rsidR="00AB3374" w:rsidRPr="003B7C5A" w:rsidTr="003E051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3374" w:rsidRPr="00F108FD" w:rsidRDefault="00AB3374" w:rsidP="00AB337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374" w:rsidRPr="0092798B" w:rsidRDefault="00AB3374" w:rsidP="00AB337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บรรลุผลผลิตเทีย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บกับเป้าหมายที่กำหนดได้ร้อยละ 7</w:t>
                  </w: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AB3374" w:rsidRPr="003B7C5A" w:rsidTr="003E051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3374" w:rsidRPr="00F108FD" w:rsidRDefault="00AB3374" w:rsidP="00AB337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374" w:rsidRPr="0092798B" w:rsidRDefault="00AB3374" w:rsidP="00AB337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บรรลุผลผลิตเทีย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บกับเป้าหมายที่กำหนดได้ร้อยละ 8</w:t>
                  </w: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AB3374" w:rsidRPr="003B7C5A" w:rsidTr="003E051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3374" w:rsidRPr="00F108FD" w:rsidRDefault="00AB3374" w:rsidP="00AB337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374" w:rsidRPr="0092798B" w:rsidRDefault="00AB3374" w:rsidP="00AB337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บรรลุผลผลิตเทีย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บกับเป้าหมายที่กำหนดได้ร้อยละ 9</w:t>
                  </w: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AB3374" w:rsidRPr="003B7C5A" w:rsidTr="003E051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3374" w:rsidRPr="00F108FD" w:rsidRDefault="00AB3374" w:rsidP="00AB337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374" w:rsidRPr="0092798B" w:rsidRDefault="00AB3374" w:rsidP="00AB337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บรรลุผลผลิตเทีย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บกับเป้าหมายที่กำหนดได้ร้อยละ 10</w:t>
                  </w: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38"/>
              <w:gridCol w:w="992"/>
              <w:gridCol w:w="1559"/>
              <w:gridCol w:w="1418"/>
              <w:gridCol w:w="1346"/>
            </w:tblGrid>
            <w:tr w:rsidR="002F054A" w:rsidRPr="003B7C5A" w:rsidTr="00897A8D">
              <w:trPr>
                <w:trHeight w:val="902"/>
                <w:jc w:val="center"/>
              </w:trPr>
              <w:tc>
                <w:tcPr>
                  <w:tcW w:w="393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4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B3374" w:rsidRPr="003B7C5A" w:rsidTr="00897A8D">
              <w:trPr>
                <w:trHeight w:val="1949"/>
                <w:jc w:val="center"/>
              </w:trPr>
              <w:tc>
                <w:tcPr>
                  <w:tcW w:w="3938" w:type="dxa"/>
                </w:tcPr>
                <w:p w:rsidR="00AB3374" w:rsidRPr="00C56A5C" w:rsidRDefault="00AB3374" w:rsidP="00897A8D">
                  <w:pPr>
                    <w:spacing w:before="100" w:beforeAutospacing="1" w:after="100" w:afterAutospacing="1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56A5C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ร้อยละความสำเร็จของการจัดทำเรื่องการเสนอขอโปรดเกล้าฯ แต่งตั้งศาสตราจารย์ของข้าราชการพลเรือนในสถาบันอุดมศึกษาเพื่อเสนอ เลขาธิการคณะกรร</w:t>
                  </w:r>
                  <w:r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มการการอุดมศึกษาภายในระยะเวลา 15</w:t>
                  </w:r>
                  <w:r w:rsidRPr="00C56A5C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 วันทำการ </w:t>
                  </w:r>
                  <w:r w:rsidRPr="00C56A5C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นับจากวันที่</w:t>
                  </w:r>
                  <w:r w:rsidRPr="00C56A5C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 ก.พ.อ. </w:t>
                  </w:r>
                  <w:r w:rsidRPr="00C56A5C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มีมติอนุมัติ</w:t>
                  </w:r>
                </w:p>
              </w:tc>
              <w:tc>
                <w:tcPr>
                  <w:tcW w:w="992" w:type="dxa"/>
                </w:tcPr>
                <w:p w:rsidR="00AB3374" w:rsidRDefault="00AB3374" w:rsidP="00AB3374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ร้อยละ</w:t>
                  </w:r>
                </w:p>
                <w:p w:rsidR="00AB3374" w:rsidRPr="00AC4F8B" w:rsidRDefault="00AB3374" w:rsidP="00AB3374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  <w:t>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374" w:rsidRDefault="00AA638E" w:rsidP="00AA638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D4EFF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ทั้งหมด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18</w:t>
                  </w:r>
                  <w:r w:rsidRPr="009D4EFF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ราย ทำได้ภายในเวลากำหนด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1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8</w:t>
                  </w:r>
                  <w:r w:rsidRPr="009D4EFF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ราย </w:t>
                  </w:r>
                  <w:r w:rsidRPr="009D4EFF">
                    <w:rPr>
                      <w:rFonts w:ascii="TH SarabunPSK" w:hAnsi="TH SarabunPSK" w:cs="TH SarabunPSK" w:hint="cs"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(ร้อยละ</w:t>
                  </w:r>
                  <w:r w:rsidRPr="009D4EFF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0"/>
                      <w:szCs w:val="30"/>
                    </w:rPr>
                    <w:t>10</w:t>
                  </w:r>
                  <w:r w:rsidRPr="009D4EFF">
                    <w:rPr>
                      <w:rFonts w:ascii="TH SarabunPSK" w:hAnsi="TH SarabunPSK" w:cs="TH SarabunPSK" w:hint="cs"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0)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374" w:rsidRDefault="001F42A6" w:rsidP="00AB337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374" w:rsidRDefault="001F42A6" w:rsidP="00AB337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0.3500</w:t>
                  </w:r>
                </w:p>
              </w:tc>
            </w:tr>
          </w:tbl>
          <w:p w:rsidR="002F054A" w:rsidRPr="003B7C5A" w:rsidRDefault="00897A8D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AE1F32" w:rsidRDefault="003B7C5A" w:rsidP="00AE1F3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A638E" w:rsidRPr="00AE1F32" w:rsidRDefault="00AE1F32" w:rsidP="00AE1F3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A638E"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>ภายในรอบ 6 เดือน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A638E"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ก.พ.อ. </w:t>
            </w:r>
            <w:r w:rsidR="00AA638E" w:rsidRPr="00DD6204">
              <w:rPr>
                <w:rFonts w:ascii="TH SarabunPSK" w:hAnsi="TH SarabunPSK" w:cs="TH SarabunPSK"/>
                <w:sz w:val="30"/>
                <w:szCs w:val="30"/>
                <w:cs/>
              </w:rPr>
              <w:t>มีมติให้ความเห็นชอบให้ดำเนินการเพื่อนำความกราบบังคมทูลเพื่อทรงพระกรุณาโปรดเกล้าฯ แต่งตั้ง</w:t>
            </w:r>
            <w:r w:rsidR="00AA638E"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ข้าราชการพลเรือนในสถาบันอุดมศึกษา</w:t>
            </w:r>
            <w:r w:rsidR="00AA638E" w:rsidRPr="00DD6204">
              <w:rPr>
                <w:rFonts w:ascii="TH SarabunPSK" w:hAnsi="TH SarabunPSK" w:cs="TH SarabunPSK"/>
                <w:sz w:val="30"/>
                <w:szCs w:val="30"/>
                <w:cs/>
              </w:rPr>
              <w:t>ให้ดำรงตำแหน่งศาสตราจารย์</w:t>
            </w:r>
            <w:r w:rsidR="00AA638E"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รวมทั้งสิ้น จำนวน 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>18</w:t>
            </w:r>
            <w:r w:rsidR="00AA638E"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ราย  </w:t>
            </w:r>
            <w:r w:rsidR="00AA638E" w:rsidRPr="00DD6204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สำนักส่งเสริมและพัฒนาสมรรถนะบุคลากรในฐานะฝ่ายเลขานุการของ ก.พ.อ.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A638E" w:rsidRPr="00DD6204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ดำเนินการจัดทำเรื่องการเสนอขอโปรด</w:t>
            </w:r>
            <w:r w:rsidR="00AA638E" w:rsidRPr="00DD6204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เกล้าฯ แต่งตั้งศาสตราจารย์</w:t>
            </w:r>
            <w:r w:rsidR="00AA638E"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ได้ภายในระยะเวลา 15 วัน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>ทำการ</w:t>
            </w:r>
            <w:r w:rsidR="00AA638E"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นับจากวันที่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ก.พ.อ. </w:t>
            </w:r>
            <w:r w:rsidR="00AA638E"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มีมติอนุมัติ จำนวน 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>18</w:t>
            </w:r>
            <w:r w:rsidR="00AA638E"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ราย </w:t>
            </w:r>
            <w:r w:rsidR="00AA638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AA638E"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โดยได้</w:t>
            </w:r>
            <w:r w:rsidR="00AA638E" w:rsidRPr="00DD6204">
              <w:rPr>
                <w:rFonts w:ascii="TH SarabunPSK" w:hAnsi="TH SarabunPSK" w:cs="TH SarabunPSK"/>
                <w:sz w:val="30"/>
                <w:szCs w:val="30"/>
                <w:cs/>
              </w:rPr>
              <w:t>จัดทำ</w:t>
            </w:r>
            <w:r w:rsidR="00AA638E"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หนังสือพร้อมเอกสารประกอบการ</w:t>
            </w:r>
            <w:r w:rsidR="00AA638E" w:rsidRPr="00DD6204">
              <w:rPr>
                <w:rFonts w:ascii="TH SarabunPSK" w:hAnsi="TH SarabunPSK" w:cs="TH SarabunPSK"/>
                <w:sz w:val="30"/>
                <w:szCs w:val="30"/>
                <w:cs/>
              </w:rPr>
              <w:t>เสนอขอโปรดเกล้าฯ แต่งตั้งให้ดำรงตำแหน่งศาสตราจารย์ดังนี้</w:t>
            </w:r>
          </w:p>
          <w:p w:rsidR="00AA638E" w:rsidRPr="00AA1298" w:rsidRDefault="00AA638E" w:rsidP="00AA638E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เสนอผู้อำนวยการสำนักส่งเสริมและพัฒนาสมรรถนะบุคลากรลงนามไปยังเลขาธิการคณะกรรมการการอุดมศึกษา</w:t>
            </w:r>
          </w:p>
          <w:p w:rsidR="00AA638E" w:rsidRDefault="00AA638E" w:rsidP="00AA638E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หนังสือเสนอเลขาธิการคณะกรรมการการอุดมศึกษาลงนามไปยังรัฐมนตรีว่ากา</w:t>
            </w: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กระทรวงศึกษาธิการ</w:t>
            </w:r>
          </w:p>
          <w:p w:rsidR="00AA638E" w:rsidRPr="00487609" w:rsidRDefault="00AE1F32" w:rsidP="007C428F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A638E"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AA638E"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หนังสือเสนอรัฐมนตรีว่าการกระทรวงศึกษาธิการลงนามไปยังเลขาธิการคณะรัฐมนตรี</w:t>
            </w:r>
            <w:r w:rsidR="007C428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AA638E"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พร้อมจัดทำเอกสารประกอบการเสนอขอโปรดเกล้าฯ แต่งตั้งให้ดำรงตำแหน่งศาสตราจารย์ อาทิเช่น รายงานการประชุม ก.พ.อ.  </w:t>
            </w:r>
            <w:r w:rsidR="00AA638E"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เหตุผลและรายละเอียด</w:t>
            </w:r>
            <w:r w:rsidR="00AA638E"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ประกอบการขอ</w:t>
            </w:r>
            <w:r w:rsidR="00AA638E"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กำหนดตำแหน่ง</w:t>
            </w:r>
            <w:r w:rsidR="00AA638E"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>ศาสตราจารย์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A638E"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AA638E"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ประวัติผู้</w:t>
            </w:r>
            <w:r w:rsidR="00AA638E"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ที่ขอให้นำความกราบบังคมทูลพระกรุณาโปรดเกล้าฯ แต่งตั้งให้ดำรง</w:t>
            </w:r>
            <w:r w:rsidR="00AA638E"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ตำแหน่งศาสตราจารย์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AE1F32" w:rsidP="00AE1F3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สถาบันอุดมศึกษาจัดส่งข้อมูล</w:t>
            </w:r>
            <w:r w:rsidR="00AA638E" w:rsidRPr="00466A8F">
              <w:rPr>
                <w:rFonts w:ascii="TH SarabunPSK" w:hAnsi="TH SarabunPSK" w:cs="TH SarabunPSK"/>
                <w:sz w:val="30"/>
                <w:szCs w:val="30"/>
                <w:cs/>
              </w:rPr>
              <w:t>ประวัติ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>พร้อมรูปถ่ายของ</w:t>
            </w:r>
            <w:r w:rsidR="00AA638E" w:rsidRPr="00466A8F">
              <w:rPr>
                <w:rFonts w:ascii="TH SarabunPSK" w:hAnsi="TH SarabunPSK" w:cs="TH SarabunPSK"/>
                <w:sz w:val="30"/>
                <w:szCs w:val="30"/>
                <w:cs/>
              </w:rPr>
              <w:t>ผู้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ที่ขอให้นำความกราบบังคมทูล</w:t>
            </w:r>
            <w:r w:rsidR="00AA638E" w:rsidRPr="00466A8F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พระกรุณาโปรดเกล้า แต่งตั้งให้ดำรง</w:t>
            </w:r>
            <w:r w:rsidR="00AA638E" w:rsidRPr="00466A8F">
              <w:rPr>
                <w:rFonts w:ascii="TH SarabunPSK" w:hAnsi="TH SarabunPSK" w:cs="TH SarabunPSK"/>
                <w:sz w:val="30"/>
                <w:szCs w:val="30"/>
                <w:cs/>
              </w:rPr>
              <w:t>ตำแหน่งศาสตราจารย์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ถูกต้องตามที่กำหนด</w:t>
            </w: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AE1F32" w:rsidP="00AE1F3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A638E" w:rsidRPr="00466A8F">
              <w:rPr>
                <w:rFonts w:ascii="TH SarabunPSK" w:hAnsi="TH SarabunPSK" w:cs="TH SarabunPSK"/>
                <w:sz w:val="30"/>
                <w:szCs w:val="30"/>
                <w:cs/>
              </w:rPr>
              <w:t>ประวัติ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AA638E" w:rsidRPr="00DB2E03">
              <w:rPr>
                <w:rFonts w:ascii="TH SarabunPSK" w:hAnsi="TH SarabunPSK" w:cs="TH SarabunPSK" w:hint="cs"/>
                <w:sz w:val="30"/>
                <w:szCs w:val="30"/>
                <w:cs/>
              </w:rPr>
              <w:t>รูปถ่าย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</w:t>
            </w:r>
            <w:r w:rsidR="00AA638E" w:rsidRPr="00466A8F">
              <w:rPr>
                <w:rFonts w:ascii="TH SarabunPSK" w:hAnsi="TH SarabunPSK" w:cs="TH SarabunPSK"/>
                <w:sz w:val="30"/>
                <w:szCs w:val="30"/>
                <w:cs/>
              </w:rPr>
              <w:t>ผู้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ที่ขอให้นำความกราบบังคมทูล</w:t>
            </w:r>
            <w:r w:rsidR="00AA638E" w:rsidRPr="00466A8F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พระกรุณาโปรดเกล้าฯ แต่งตั้งให้ดำรง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ตำแหน่ง</w:t>
            </w:r>
            <w:r w:rsidR="00AA638E" w:rsidRPr="00DB2E03">
              <w:rPr>
                <w:rFonts w:ascii="TH SarabunPSK" w:hAnsi="TH SarabunPSK" w:cs="TH SarabunPSK"/>
                <w:sz w:val="30"/>
                <w:szCs w:val="30"/>
                <w:cs/>
              </w:rPr>
              <w:t>ศาสตราจารย์</w:t>
            </w:r>
            <w:r w:rsidR="00AA638E" w:rsidRPr="00DB2E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ไม่ถูกต้องครบถ้วนตามที่กำหนดทำให้ต้องประสานขอ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ประวัติและ</w:t>
            </w:r>
            <w:r w:rsidR="00AA638E" w:rsidRPr="00DB2E03">
              <w:rPr>
                <w:rFonts w:ascii="TH SarabunPSK" w:hAnsi="TH SarabunPSK" w:cs="TH SarabunPSK" w:hint="cs"/>
                <w:sz w:val="30"/>
                <w:szCs w:val="30"/>
                <w:cs/>
              </w:rPr>
              <w:t>รูปถ่ายใหม่</w:t>
            </w:r>
          </w:p>
        </w:tc>
      </w:tr>
      <w:tr w:rsidR="002F054A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1063E7" w:rsidRPr="000D55E0" w:rsidRDefault="00AE1F32" w:rsidP="00AE1F3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A638E" w:rsidRPr="001C3028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บันทึกข้อความสำนักส่งเสริมและพัฒนาสมรรถนะบุคลากร เรื่อง การเสนอขอ</w:t>
            </w:r>
            <w:r w:rsidR="00AA638E">
              <w:rPr>
                <w:rFonts w:ascii="TH SarabunPSK" w:hAnsi="TH SarabunPSK" w:cs="TH SarabunPSK"/>
                <w:sz w:val="30"/>
                <w:szCs w:val="30"/>
                <w:cs/>
              </w:rPr>
              <w:t>โปรดเกล้า</w:t>
            </w:r>
            <w:r w:rsidR="00AA638E" w:rsidRPr="001C3028">
              <w:rPr>
                <w:rFonts w:ascii="TH SarabunPSK" w:hAnsi="TH SarabunPSK" w:cs="TH SarabunPSK"/>
                <w:sz w:val="30"/>
                <w:szCs w:val="30"/>
                <w:cs/>
              </w:rPr>
              <w:t>ฯ แต่งตั้ง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>ศาสตราจารย์</w:t>
            </w:r>
            <w:r w:rsidR="001063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1063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(ตามมติ ก.พ.อ. ระหว่างเดือนตุลาคม 2561 </w:t>
            </w:r>
            <w:r w:rsidR="001063E7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="001063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มีนาคม 2562)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97A8D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422" w:rsidRDefault="006F0422">
      <w:r>
        <w:separator/>
      </w:r>
    </w:p>
  </w:endnote>
  <w:endnote w:type="continuationSeparator" w:id="0">
    <w:p w:rsidR="006F0422" w:rsidRDefault="006F0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422" w:rsidRDefault="006F0422">
      <w:r>
        <w:separator/>
      </w:r>
    </w:p>
  </w:footnote>
  <w:footnote w:type="continuationSeparator" w:id="0">
    <w:p w:rsidR="006F0422" w:rsidRDefault="006F0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897A8D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897A8D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3E7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1F42A6"/>
    <w:rsid w:val="00235C19"/>
    <w:rsid w:val="00251664"/>
    <w:rsid w:val="00260638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A335D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5F73CD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42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415B9"/>
    <w:rsid w:val="00757110"/>
    <w:rsid w:val="007605D4"/>
    <w:rsid w:val="00764DED"/>
    <w:rsid w:val="007706C4"/>
    <w:rsid w:val="00776DFB"/>
    <w:rsid w:val="007A21D4"/>
    <w:rsid w:val="007A5E7D"/>
    <w:rsid w:val="007C428F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97A8D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A638E"/>
    <w:rsid w:val="00AB3374"/>
    <w:rsid w:val="00AB4406"/>
    <w:rsid w:val="00AB6FBE"/>
    <w:rsid w:val="00AB78EA"/>
    <w:rsid w:val="00AC2F65"/>
    <w:rsid w:val="00AE166A"/>
    <w:rsid w:val="00AE1F32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14459"/>
    <w:rsid w:val="00D14C29"/>
    <w:rsid w:val="00D26B5D"/>
    <w:rsid w:val="00D433E7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460562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74E5F-C14F-4F99-9901-89AAA8701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5</cp:revision>
  <cp:lastPrinted>2018-04-05T01:06:00Z</cp:lastPrinted>
  <dcterms:created xsi:type="dcterms:W3CDTF">2019-05-15T08:42:00Z</dcterms:created>
  <dcterms:modified xsi:type="dcterms:W3CDTF">2019-06-11T09:25:00Z</dcterms:modified>
</cp:coreProperties>
</file>